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B56BF" w14:textId="1AE0DB61" w:rsidR="00AF01A0" w:rsidRDefault="002A49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#10</w:t>
      </w:r>
      <w:r w:rsidR="00E45D8B">
        <w:rPr>
          <w:rFonts w:cs="Arial"/>
          <w:b/>
          <w:sz w:val="24"/>
          <w:szCs w:val="24"/>
        </w:rPr>
        <w:t>1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EE3684">
        <w:rPr>
          <w:b/>
          <w:i/>
          <w:sz w:val="28"/>
        </w:rPr>
        <w:t>6476</w:t>
      </w:r>
    </w:p>
    <w:p w14:paraId="795515AF" w14:textId="140EEA89" w:rsidR="002A4991" w:rsidRDefault="00E45D8B" w:rsidP="002A49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Chicago</w:t>
      </w:r>
      <w:r w:rsidR="002A4991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USA</w:t>
      </w:r>
      <w:r w:rsidR="002A4991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2A4991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17</w:t>
      </w:r>
      <w:r w:rsidR="002A4991"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November</w:t>
      </w:r>
      <w:r w:rsidR="002A4991"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810B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810B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810B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063CF5BB" w:rsidR="00AF01A0" w:rsidRDefault="00EE3684">
            <w:pPr>
              <w:pStyle w:val="CRCoverPage"/>
              <w:spacing w:after="0"/>
              <w:ind w:left="100"/>
            </w:pPr>
            <w:r w:rsidRPr="00EE3684">
              <w:t>PRD21 CDS: DC_1A-3A-7A-28A_n78A, DC_1A-7A-28A_n78A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810B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67B0EE93" w:rsidR="00AF01A0" w:rsidRDefault="00E45D8B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30466D6C" w:rsidR="00AF01A0" w:rsidRDefault="002A4991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 w:rsidR="00E45D8B">
              <w:rPr>
                <w:noProof/>
              </w:rPr>
              <w:t>10-19</w:t>
            </w:r>
            <w:r w:rsidRPr="008C2C74">
              <w:rPr>
                <w:noProof/>
              </w:rPr>
              <w:fldChar w:fldCharType="end"/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810B9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2EA0E211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810B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6D0D7D64" w:rsidR="00AF01A0" w:rsidRDefault="006321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810B9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810B9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810B9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810B9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810B9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6435A00E" w:rsidR="00AF01A0" w:rsidRDefault="002A4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810B9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4353C474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810B9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7FA46616" w:rsidR="00AF01A0" w:rsidRDefault="006321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810B9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E2D1D79" w14:textId="4DA7FE44" w:rsidR="005827A7" w:rsidRPr="005827A7" w:rsidRDefault="005827A7" w:rsidP="005827A7">
            <w:pPr>
              <w:pStyle w:val="CRCoverPage"/>
              <w:spacing w:after="0"/>
              <w:rPr>
                <w:caps/>
              </w:rPr>
            </w:pPr>
            <w:r w:rsidRPr="005827A7">
              <w:rPr>
                <w:caps/>
              </w:rPr>
              <w:t>DC_1A-3A-7A-28A_n78A</w:t>
            </w:r>
            <w:r w:rsidRPr="005827A7">
              <w:rPr>
                <w:caps/>
              </w:rPr>
              <w:t xml:space="preserve"> (UL </w:t>
            </w:r>
            <w:r w:rsidRPr="005827A7">
              <w:rPr>
                <w:caps/>
              </w:rPr>
              <w:t>DC_1A_n78A</w:t>
            </w:r>
            <w:r w:rsidRPr="005827A7">
              <w:rPr>
                <w:caps/>
              </w:rPr>
              <w:t>)</w:t>
            </w:r>
          </w:p>
          <w:p w14:paraId="73D06087" w14:textId="3712DDA2" w:rsidR="005827A7" w:rsidRPr="005827A7" w:rsidRDefault="005827A7" w:rsidP="005827A7">
            <w:pPr>
              <w:pStyle w:val="CRCoverPage"/>
              <w:spacing w:after="0"/>
              <w:rPr>
                <w:caps/>
              </w:rPr>
            </w:pPr>
            <w:r w:rsidRPr="005827A7">
              <w:rPr>
                <w:caps/>
              </w:rPr>
              <w:t>DC_1A-3A-7A-28A_n78A (UL</w:t>
            </w:r>
            <w:r w:rsidRPr="005827A7">
              <w:rPr>
                <w:caps/>
              </w:rPr>
              <w:t xml:space="preserve"> </w:t>
            </w:r>
            <w:r w:rsidRPr="005827A7">
              <w:rPr>
                <w:caps/>
              </w:rPr>
              <w:t>DC_3A_n78</w:t>
            </w:r>
            <w:r w:rsidRPr="005827A7">
              <w:rPr>
                <w:caps/>
              </w:rPr>
              <w:t>A)</w:t>
            </w:r>
          </w:p>
          <w:p w14:paraId="1C141661" w14:textId="0457F05F" w:rsidR="005827A7" w:rsidRPr="005827A7" w:rsidRDefault="005827A7" w:rsidP="005827A7">
            <w:pPr>
              <w:pStyle w:val="CRCoverPage"/>
              <w:spacing w:after="0"/>
              <w:rPr>
                <w:caps/>
              </w:rPr>
            </w:pPr>
            <w:r w:rsidRPr="005827A7">
              <w:rPr>
                <w:caps/>
              </w:rPr>
              <w:t>DC_1A-3A-7A-28A_n78A (UL</w:t>
            </w:r>
            <w:r w:rsidRPr="005827A7">
              <w:rPr>
                <w:caps/>
              </w:rPr>
              <w:t xml:space="preserve"> </w:t>
            </w:r>
            <w:r w:rsidRPr="005827A7">
              <w:rPr>
                <w:caps/>
              </w:rPr>
              <w:t>DC_7A_n78A</w:t>
            </w:r>
            <w:r w:rsidRPr="005827A7">
              <w:rPr>
                <w:caps/>
              </w:rPr>
              <w:t>)</w:t>
            </w:r>
          </w:p>
          <w:p w14:paraId="49AB3A1D" w14:textId="34142839" w:rsidR="005827A7" w:rsidRPr="005827A7" w:rsidRDefault="005827A7" w:rsidP="005827A7">
            <w:pPr>
              <w:pStyle w:val="CRCoverPage"/>
              <w:spacing w:after="0"/>
              <w:rPr>
                <w:caps/>
              </w:rPr>
            </w:pPr>
            <w:r w:rsidRPr="005827A7">
              <w:rPr>
                <w:caps/>
              </w:rPr>
              <w:t>DC_1A-3A-7A-28A_n78A</w:t>
            </w:r>
            <w:r w:rsidRPr="005827A7">
              <w:rPr>
                <w:caps/>
              </w:rPr>
              <w:t xml:space="preserve"> </w:t>
            </w:r>
            <w:r w:rsidRPr="005827A7">
              <w:rPr>
                <w:caps/>
              </w:rPr>
              <w:t>(UL DC_28A_n78A</w:t>
            </w:r>
            <w:r w:rsidRPr="005827A7">
              <w:rPr>
                <w:caps/>
              </w:rPr>
              <w:t>)</w:t>
            </w:r>
          </w:p>
          <w:p w14:paraId="48E15130" w14:textId="147F89F9" w:rsidR="005827A7" w:rsidRPr="005827A7" w:rsidRDefault="005827A7" w:rsidP="005827A7">
            <w:pPr>
              <w:pStyle w:val="CRCoverPage"/>
              <w:spacing w:after="0"/>
              <w:rPr>
                <w:caps/>
              </w:rPr>
            </w:pPr>
            <w:r w:rsidRPr="005827A7">
              <w:rPr>
                <w:caps/>
              </w:rPr>
              <w:t>DC_1A-7A-28A_n78A (UL DC_1A_n78A</w:t>
            </w:r>
            <w:r w:rsidRPr="005827A7">
              <w:rPr>
                <w:caps/>
              </w:rPr>
              <w:t>)</w:t>
            </w:r>
          </w:p>
          <w:p w14:paraId="06F47270" w14:textId="7BDCCE06" w:rsidR="005827A7" w:rsidRPr="005827A7" w:rsidRDefault="005827A7" w:rsidP="005827A7">
            <w:pPr>
              <w:pStyle w:val="CRCoverPage"/>
              <w:spacing w:after="0"/>
              <w:rPr>
                <w:caps/>
              </w:rPr>
            </w:pPr>
            <w:r w:rsidRPr="005827A7">
              <w:rPr>
                <w:caps/>
              </w:rPr>
              <w:t>DC_1A-7A-28A_n78A (UL DC_7A_n78A</w:t>
            </w:r>
            <w:r w:rsidRPr="005827A7">
              <w:rPr>
                <w:caps/>
              </w:rPr>
              <w:t>)</w:t>
            </w:r>
          </w:p>
          <w:p w14:paraId="21842912" w14:textId="6FBFEDCC" w:rsidR="005827A7" w:rsidRPr="005827A7" w:rsidRDefault="005827A7" w:rsidP="005827A7">
            <w:pPr>
              <w:pStyle w:val="CRCoverPage"/>
              <w:spacing w:after="0"/>
              <w:rPr>
                <w:caps/>
              </w:rPr>
            </w:pPr>
            <w:r w:rsidRPr="005827A7">
              <w:rPr>
                <w:caps/>
              </w:rPr>
              <w:t>DC_1A-7A-28A_n78A (UL DC_28A_n78A</w:t>
            </w:r>
            <w:r w:rsidRPr="005827A7">
              <w:rPr>
                <w:caps/>
              </w:rPr>
              <w:t>)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810B9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810B9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62462E89" w:rsidR="00AF01A0" w:rsidRDefault="00810B9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</w:t>
            </w:r>
            <w:r w:rsidR="00D0124A"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6192076" w14:textId="77777777" w:rsidR="00AF01A0" w:rsidRDefault="00AF01A0">
      <w:pPr>
        <w:pStyle w:val="CRCoverPage"/>
        <w:rPr>
          <w:lang w:val="en-US"/>
        </w:rPr>
      </w:pPr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E6DB0" w14:textId="77777777" w:rsidR="00E900AE" w:rsidRDefault="00E900AE">
      <w:pPr>
        <w:spacing w:after="0"/>
      </w:pPr>
      <w:r>
        <w:separator/>
      </w:r>
    </w:p>
  </w:endnote>
  <w:endnote w:type="continuationSeparator" w:id="0">
    <w:p w14:paraId="0C9BF536" w14:textId="77777777" w:rsidR="00E900AE" w:rsidRDefault="00E90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9436" w14:textId="77777777" w:rsidR="00AF01A0" w:rsidRDefault="00810B9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C518" w14:textId="77777777" w:rsidR="00E900AE" w:rsidRDefault="00E900AE">
      <w:pPr>
        <w:spacing w:after="0"/>
      </w:pPr>
      <w:r>
        <w:separator/>
      </w:r>
    </w:p>
  </w:footnote>
  <w:footnote w:type="continuationSeparator" w:id="0">
    <w:p w14:paraId="1CCAB70A" w14:textId="77777777" w:rsidR="00E900AE" w:rsidRDefault="00E900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837E0" w14:textId="77777777" w:rsidR="00AF01A0" w:rsidRDefault="00AF01A0">
    <w:pPr>
      <w:pStyle w:val="afe"/>
    </w:pPr>
  </w:p>
  <w:p w14:paraId="5CE44744" w14:textId="77777777" w:rsidR="00AF01A0" w:rsidRDefault="00AF01A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3EA9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6962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991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C5388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3D03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21A1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27A7"/>
    <w:rsid w:val="005836AB"/>
    <w:rsid w:val="0058381C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15D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53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0B97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19F"/>
    <w:rsid w:val="008A7AD2"/>
    <w:rsid w:val="008B5D0C"/>
    <w:rsid w:val="008B7F21"/>
    <w:rsid w:val="008C3B8B"/>
    <w:rsid w:val="008C788F"/>
    <w:rsid w:val="008C7BA2"/>
    <w:rsid w:val="008D12E3"/>
    <w:rsid w:val="008D55D1"/>
    <w:rsid w:val="008D6D53"/>
    <w:rsid w:val="008D7350"/>
    <w:rsid w:val="008F1731"/>
    <w:rsid w:val="008F1AD4"/>
    <w:rsid w:val="0090271F"/>
    <w:rsid w:val="00902E23"/>
    <w:rsid w:val="00903ADA"/>
    <w:rsid w:val="00907A29"/>
    <w:rsid w:val="00912242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14E3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24A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52C0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5D8B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0AE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3684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1B9E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styleId="afff9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946211-219C-4971-A7AD-3AB00050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137</Words>
  <Characters>783</Characters>
  <Application>Microsoft Office Word</Application>
  <DocSecurity>0</DocSecurity>
  <Lines>6</Lines>
  <Paragraphs>1</Paragraphs>
  <ScaleCrop>false</ScaleCrop>
  <Company>ETSI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Huawei-Chunying Gu</cp:lastModifiedBy>
  <cp:revision>7</cp:revision>
  <cp:lastPrinted>2020-02-05T15:54:00Z</cp:lastPrinted>
  <dcterms:created xsi:type="dcterms:W3CDTF">2023-08-25T05:49:00Z</dcterms:created>
  <dcterms:modified xsi:type="dcterms:W3CDTF">2023-11-02T13:29:00Z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1697678615</vt:lpwstr>
  </property>
  <property fmtid="{D5CDD505-2E9C-101B-9397-08002B2CF9AE}" pid="9" name="_2015_ms_pID_725343">
    <vt:lpwstr>(3)R+kcJLXtP2EBVRhKZDWZ9nw0+R4IiFOkK83bTlzf2p1s7AQXwetiiiuw3i+OgTVLOiFVxEnU
pPCj298qmfq5SgWDQD/fA2h7/O1yXxdsGxf74z3TRUEBc5RrytLqtah9KhugF72lhFfI6bAY
ri4pDYWrV0HAXVbpywPcDY1P3F3IGL9UIwCg6ulYQ2nq+ciLNgF2/KbPOag7LmhbO5BoxF6T
78QukSIu9/DeCfAFnI</vt:lpwstr>
  </property>
  <property fmtid="{D5CDD505-2E9C-101B-9397-08002B2CF9AE}" pid="10" name="_2015_ms_pID_7253431">
    <vt:lpwstr>oD3kve1xdCjVXRDezhwzCf3ehR6T5jk4lMEK9pZdO98ukSzlDkavD4
LvLYPLqPxvIxbaFgT2PA5vi98GbH4H0oha6VxMwlaPt61goxgr4ViIK630E42Cw8IEgY3uMw
6AY1fvho3y1piP95nqrcLPSCMCKaLYfMACNZvJqPqYwuw5Ow8ZdLQKqb5B9+kErMkreC4FRI
bQpPw9kaYLG623Qnt6DAhHrQ0Pt1ObI9znXV</vt:lpwstr>
  </property>
  <property fmtid="{D5CDD505-2E9C-101B-9397-08002B2CF9AE}" pid="11" name="_2015_ms_pID_7253432">
    <vt:lpwstr>cw==</vt:lpwstr>
  </property>
</Properties>
</file>